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71F" w:rsidRDefault="0047571F" w:rsidP="0047571F">
      <w:pPr>
        <w:pStyle w:val="NoSpacing"/>
      </w:pPr>
      <w:r>
        <w:rPr>
          <w:u w:val="single"/>
        </w:rPr>
        <w:t>Thomas GOLDSMYTH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47571F" w:rsidRDefault="0047571F" w:rsidP="0047571F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:rsidR="0047571F" w:rsidRDefault="0047571F" w:rsidP="0047571F">
      <w:pPr>
        <w:pStyle w:val="NoSpacing"/>
      </w:pPr>
    </w:p>
    <w:p w:rsidR="0047571F" w:rsidRDefault="0047571F" w:rsidP="0047571F">
      <w:pPr>
        <w:pStyle w:val="NoSpacing"/>
      </w:pPr>
    </w:p>
    <w:p w:rsidR="0047571F" w:rsidRDefault="0047571F" w:rsidP="0047571F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8d </w:t>
      </w:r>
      <w:bookmarkStart w:id="0" w:name="_GoBack"/>
      <w:bookmarkEnd w:id="0"/>
      <w:r>
        <w:t>towards the £100 loaned by the city to Henry VI.</w:t>
      </w:r>
    </w:p>
    <w:p w:rsidR="0047571F" w:rsidRDefault="0047571F" w:rsidP="0047571F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47571F" w:rsidRDefault="0047571F" w:rsidP="0047571F">
      <w:pPr>
        <w:pStyle w:val="NoSpacing"/>
      </w:pPr>
    </w:p>
    <w:p w:rsidR="0047571F" w:rsidRDefault="0047571F" w:rsidP="0047571F">
      <w:pPr>
        <w:pStyle w:val="NoSpacing"/>
      </w:pPr>
    </w:p>
    <w:p w:rsidR="0047571F" w:rsidRDefault="0047571F" w:rsidP="0047571F">
      <w:pPr>
        <w:pStyle w:val="NoSpacing"/>
      </w:pPr>
      <w:r>
        <w:t>30 January 2018</w:t>
      </w:r>
    </w:p>
    <w:p w:rsidR="006B2F86" w:rsidRPr="0047571F" w:rsidRDefault="0047571F" w:rsidP="00E71FC3">
      <w:pPr>
        <w:pStyle w:val="NoSpacing"/>
      </w:pPr>
    </w:p>
    <w:sectPr w:rsidR="006B2F86" w:rsidRPr="004757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71F" w:rsidRDefault="0047571F" w:rsidP="00E71FC3">
      <w:pPr>
        <w:spacing w:after="0" w:line="240" w:lineRule="auto"/>
      </w:pPr>
      <w:r>
        <w:separator/>
      </w:r>
    </w:p>
  </w:endnote>
  <w:endnote w:type="continuationSeparator" w:id="0">
    <w:p w:rsidR="0047571F" w:rsidRDefault="004757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71F" w:rsidRDefault="0047571F" w:rsidP="00E71FC3">
      <w:pPr>
        <w:spacing w:after="0" w:line="240" w:lineRule="auto"/>
      </w:pPr>
      <w:r>
        <w:separator/>
      </w:r>
    </w:p>
  </w:footnote>
  <w:footnote w:type="continuationSeparator" w:id="0">
    <w:p w:rsidR="0047571F" w:rsidRDefault="004757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71F"/>
    <w:rsid w:val="001A7C09"/>
    <w:rsid w:val="0047571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DEEEA"/>
  <w15:chartTrackingRefBased/>
  <w15:docId w15:val="{5C4CFA2E-ED13-4ADF-B3DF-53794BE7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2018-01-30T10:13:00Z</dcterms:created>
  <dcterms:modified xsi:type="dcterms:W3CDTF">2018-01-30T10:14:00Z</dcterms:modified>
</cp:coreProperties>
</file>